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0D93705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9767BF"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WYKAZ OSÓB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4FCBDFAF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5B51228D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F28CA35" w14:textId="77777777" w:rsidR="00DA284A" w:rsidRPr="002040C7" w:rsidRDefault="00DA284A" w:rsidP="00DA284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6AE22CDE" w14:textId="77777777" w:rsidR="00DA284A" w:rsidRPr="002040C7" w:rsidRDefault="00DA284A" w:rsidP="00DA284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01E023C8" w14:textId="77777777" w:rsidR="00DA284A" w:rsidRPr="002040C7" w:rsidRDefault="00DA284A" w:rsidP="00DA284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0EC96F20" w14:textId="77777777" w:rsidR="00DA284A" w:rsidRPr="002040C7" w:rsidRDefault="00DA284A" w:rsidP="00DA284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014F11D1" w14:textId="4939F2EA" w:rsidR="000855FF" w:rsidRPr="000855FF" w:rsidRDefault="000855FF" w:rsidP="00BC5AEA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04B7F3D6" w14:textId="77777777" w:rsidR="00E7152A" w:rsidRDefault="00E7152A" w:rsidP="00E7152A">
      <w:pPr>
        <w:jc w:val="both"/>
        <w:rPr>
          <w:rFonts w:ascii="Verdana" w:eastAsia="Verdana" w:hAnsi="Verdana" w:cs="Times New Roman"/>
        </w:rPr>
      </w:pPr>
    </w:p>
    <w:p w14:paraId="46E64279" w14:textId="3E3C0023" w:rsidR="000855FF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  <w:r w:rsidR="004D395C">
        <w:rPr>
          <w:rFonts w:cstheme="minorHAnsi"/>
          <w:b/>
        </w:rPr>
        <w:t xml:space="preserve">  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65D6D4E4" w14:textId="0B27A988" w:rsidR="000855FF" w:rsidRDefault="000855FF" w:rsidP="000E4319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855FF">
        <w:rPr>
          <w:rFonts w:cstheme="minorHAnsi"/>
          <w:lang w:eastAsia="pl-PL"/>
        </w:rPr>
        <w:t>Składając Ofertę w postępowaniu zakupowym nr</w:t>
      </w:r>
      <w:r w:rsidR="004A4388" w:rsidRPr="004A4388">
        <w:rPr>
          <w:rFonts w:cstheme="minorHAnsi"/>
          <w:lang w:eastAsia="pl-PL"/>
        </w:rPr>
        <w:t xml:space="preserve"> </w:t>
      </w:r>
      <w:r w:rsidR="00F01DF0" w:rsidRPr="00F01DF0">
        <w:rPr>
          <w:rFonts w:cstheme="minorHAnsi"/>
          <w:lang w:eastAsia="pl-PL"/>
        </w:rPr>
        <w:t>POST/DYS/OW/GZ/00638/2026</w:t>
      </w:r>
      <w:r w:rsidR="004A4388" w:rsidRPr="004A4388">
        <w:rPr>
          <w:rFonts w:cstheme="minorHAnsi"/>
          <w:lang w:eastAsia="pl-PL"/>
        </w:rPr>
        <w:t xml:space="preserve"> prowadzonym w trybie przetargu nieograniczonego pn. </w:t>
      </w:r>
      <w:r w:rsidR="00F01DF0" w:rsidRPr="00F01DF0">
        <w:rPr>
          <w:rFonts w:cstheme="minorHAnsi"/>
          <w:lang w:eastAsia="pl-PL"/>
        </w:rPr>
        <w:t xml:space="preserve">Roboty budowlane w celu przyłączenia do sieci elektroenergetycznej Kontrahentów w podziale na 4 części: Część 1 w m. Rudzienko; Część 2 w m.  Żelechów ul. Traugutta,; Część 3 w m. Mistów; Część 4 w m. </w:t>
      </w:r>
      <w:proofErr w:type="spellStart"/>
      <w:r w:rsidR="00F01DF0" w:rsidRPr="00F01DF0">
        <w:rPr>
          <w:rFonts w:cstheme="minorHAnsi"/>
          <w:lang w:eastAsia="pl-PL"/>
        </w:rPr>
        <w:t>Mikanów</w:t>
      </w:r>
      <w:proofErr w:type="spellEnd"/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Zakupu:</w:t>
      </w:r>
    </w:p>
    <w:p w14:paraId="14817040" w14:textId="5937F0EE" w:rsid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0855FF" w:rsidRPr="000855FF" w14:paraId="23C921CF" w14:textId="77777777" w:rsidTr="002F4B1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618090F" w14:textId="77777777" w:rsidR="000855FF" w:rsidRPr="002F4B1B" w:rsidRDefault="000855FF" w:rsidP="002F4B1B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3203201" w14:textId="77777777" w:rsidR="000855FF" w:rsidRPr="002F4B1B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52B3AFC" w14:textId="77777777" w:rsidR="000855FF" w:rsidRPr="002F4B1B" w:rsidRDefault="000855FF" w:rsidP="002F4B1B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682C198" w14:textId="77777777" w:rsidR="000855FF" w:rsidRPr="002F4B1B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149BB36" w14:textId="77777777" w:rsidR="000855FF" w:rsidRPr="002F4B1B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49FDC0A" w14:textId="3C09C768" w:rsidR="000855FF" w:rsidRPr="002F4B1B" w:rsidRDefault="00BD285D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BD285D">
              <w:rPr>
                <w:rFonts w:cstheme="minorHAnsi"/>
              </w:rPr>
              <w:t>Informacja o podstawie do dysponowania tymi osobami</w:t>
            </w:r>
          </w:p>
        </w:tc>
      </w:tr>
      <w:tr w:rsidR="000855FF" w:rsidRPr="000855FF" w14:paraId="78DE874D" w14:textId="77777777" w:rsidTr="002F4B1B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C22F" w14:textId="77777777" w:rsidR="000855FF" w:rsidRPr="000855FF" w:rsidRDefault="000855FF" w:rsidP="00BD285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89EC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E86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21B6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2474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27BE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855FF" w:rsidRPr="000855FF" w14:paraId="38DD3011" w14:textId="77777777" w:rsidTr="002F4B1B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88AA" w14:textId="77777777" w:rsidR="000855FF" w:rsidRPr="000855FF" w:rsidRDefault="000855FF" w:rsidP="00BD285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69D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277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FBC4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748D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4A39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855FF" w:rsidRPr="000855FF" w14:paraId="087D85F7" w14:textId="77777777" w:rsidTr="002F4B1B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E155" w14:textId="77777777" w:rsidR="000855FF" w:rsidRPr="000855FF" w:rsidRDefault="000855FF" w:rsidP="00BD285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3598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F82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D84D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ACAF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7D94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855FF" w:rsidRPr="000855FF" w14:paraId="763A1268" w14:textId="77777777" w:rsidTr="002F4B1B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F71F" w14:textId="77777777" w:rsidR="000855FF" w:rsidRPr="000855FF" w:rsidRDefault="000855FF" w:rsidP="00BD285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4869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D06B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5E7B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64B5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4D4B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855FF" w:rsidRPr="000855FF" w14:paraId="67F67CBB" w14:textId="77777777" w:rsidTr="002F4B1B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9A8" w14:textId="77777777" w:rsidR="000855FF" w:rsidRPr="000855FF" w:rsidRDefault="000855FF" w:rsidP="00BD285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ED5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5230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C8FD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BAD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968D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5222CD7A" w14:textId="77777777" w:rsidR="000855FF" w:rsidRP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0855F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A62B4C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69BE28A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52E0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E60F57B" w14:textId="77777777" w:rsidR="00F01DF0" w:rsidRPr="00F01DF0" w:rsidRDefault="00F01DF0" w:rsidP="00F01DF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F01DF0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38B61E11" w14:textId="77777777" w:rsidR="00F01DF0" w:rsidRPr="00F01DF0" w:rsidRDefault="00F01DF0" w:rsidP="00F01DF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F01DF0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Roboty budowlane w celu przyłączenia do sieci elektroenergetycznej Kontrahentów w podziale na 4 części: Część 1 w m. Rudzienko; Część 2 w m.  Żelechów ul. Traugutta,; Część 3 w m. Mistów; Część 4 w m. </w:t>
          </w:r>
          <w:proofErr w:type="spellStart"/>
          <w:r w:rsidRPr="00F01DF0">
            <w:rPr>
              <w:rFonts w:asciiTheme="majorHAnsi" w:hAnsiTheme="majorHAnsi"/>
              <w:color w:val="000000" w:themeColor="text1"/>
              <w:sz w:val="14"/>
              <w:szCs w:val="18"/>
            </w:rPr>
            <w:t>Mikanów</w:t>
          </w:r>
          <w:proofErr w:type="spellEnd"/>
        </w:p>
        <w:p w14:paraId="5205B493" w14:textId="3DAC365C" w:rsidR="00347E8D" w:rsidRPr="006B2C28" w:rsidRDefault="00F01DF0" w:rsidP="00F01DF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F01DF0">
            <w:rPr>
              <w:rFonts w:asciiTheme="majorHAnsi" w:hAnsiTheme="majorHAnsi"/>
              <w:color w:val="000000" w:themeColor="text1"/>
              <w:sz w:val="14"/>
              <w:szCs w:val="18"/>
            </w:rPr>
            <w:t>POST/DYS/OW/GZ/00638/2026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554C9B5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773667498">
    <w:abstractNumId w:val="18"/>
  </w:num>
  <w:num w:numId="2" w16cid:durableId="2144495893">
    <w:abstractNumId w:val="7"/>
  </w:num>
  <w:num w:numId="3" w16cid:durableId="495073717">
    <w:abstractNumId w:val="12"/>
  </w:num>
  <w:num w:numId="4" w16cid:durableId="1599437640">
    <w:abstractNumId w:val="20"/>
  </w:num>
  <w:num w:numId="5" w16cid:durableId="1009017845">
    <w:abstractNumId w:val="18"/>
  </w:num>
  <w:num w:numId="6" w16cid:durableId="520902219">
    <w:abstractNumId w:val="18"/>
  </w:num>
  <w:num w:numId="7" w16cid:durableId="1153061553">
    <w:abstractNumId w:val="3"/>
  </w:num>
  <w:num w:numId="8" w16cid:durableId="998266064">
    <w:abstractNumId w:val="27"/>
  </w:num>
  <w:num w:numId="9" w16cid:durableId="1066729858">
    <w:abstractNumId w:val="16"/>
  </w:num>
  <w:num w:numId="10" w16cid:durableId="1696804520">
    <w:abstractNumId w:val="4"/>
  </w:num>
  <w:num w:numId="11" w16cid:durableId="1190143452">
    <w:abstractNumId w:val="13"/>
  </w:num>
  <w:num w:numId="12" w16cid:durableId="1676686038">
    <w:abstractNumId w:val="11"/>
  </w:num>
  <w:num w:numId="13" w16cid:durableId="1394739293">
    <w:abstractNumId w:val="26"/>
  </w:num>
  <w:num w:numId="14" w16cid:durableId="1230459160">
    <w:abstractNumId w:val="22"/>
  </w:num>
  <w:num w:numId="15" w16cid:durableId="116217048">
    <w:abstractNumId w:val="15"/>
  </w:num>
  <w:num w:numId="16" w16cid:durableId="934436338">
    <w:abstractNumId w:val="9"/>
  </w:num>
  <w:num w:numId="17" w16cid:durableId="2017688064">
    <w:abstractNumId w:val="5"/>
  </w:num>
  <w:num w:numId="18" w16cid:durableId="130708114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15123693">
    <w:abstractNumId w:val="0"/>
  </w:num>
  <w:num w:numId="20" w16cid:durableId="1997952171">
    <w:abstractNumId w:val="28"/>
  </w:num>
  <w:num w:numId="21" w16cid:durableId="1213925423">
    <w:abstractNumId w:val="1"/>
  </w:num>
  <w:num w:numId="22" w16cid:durableId="1009910195">
    <w:abstractNumId w:val="14"/>
  </w:num>
  <w:num w:numId="23" w16cid:durableId="210774325">
    <w:abstractNumId w:val="10"/>
  </w:num>
  <w:num w:numId="24" w16cid:durableId="1341665774">
    <w:abstractNumId w:val="21"/>
  </w:num>
  <w:num w:numId="25" w16cid:durableId="1903366701">
    <w:abstractNumId w:val="25"/>
  </w:num>
  <w:num w:numId="26" w16cid:durableId="858203081">
    <w:abstractNumId w:val="2"/>
  </w:num>
  <w:num w:numId="27" w16cid:durableId="1354847257">
    <w:abstractNumId w:val="24"/>
  </w:num>
  <w:num w:numId="28" w16cid:durableId="1819954543">
    <w:abstractNumId w:val="23"/>
  </w:num>
  <w:num w:numId="29" w16cid:durableId="198982376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40696765">
    <w:abstractNumId w:val="19"/>
  </w:num>
  <w:num w:numId="31" w16cid:durableId="2100133691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A0FCD"/>
    <w:rsid w:val="000B0DBD"/>
    <w:rsid w:val="000C47A9"/>
    <w:rsid w:val="000C679C"/>
    <w:rsid w:val="000D42BE"/>
    <w:rsid w:val="000D5886"/>
    <w:rsid w:val="000E1564"/>
    <w:rsid w:val="000E4319"/>
    <w:rsid w:val="000F3F9E"/>
    <w:rsid w:val="00101BCF"/>
    <w:rsid w:val="001112C2"/>
    <w:rsid w:val="00123E6E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4B1B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304"/>
    <w:rsid w:val="00446871"/>
    <w:rsid w:val="00446E2F"/>
    <w:rsid w:val="00466493"/>
    <w:rsid w:val="00473D75"/>
    <w:rsid w:val="0047759A"/>
    <w:rsid w:val="004925D9"/>
    <w:rsid w:val="00492AEE"/>
    <w:rsid w:val="00496273"/>
    <w:rsid w:val="004A4388"/>
    <w:rsid w:val="004A723C"/>
    <w:rsid w:val="004B29F9"/>
    <w:rsid w:val="004C2303"/>
    <w:rsid w:val="004D154B"/>
    <w:rsid w:val="004D395C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87457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5FDA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62A7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67BF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4025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0C95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D285D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84A3D"/>
    <w:rsid w:val="00D9793B"/>
    <w:rsid w:val="00DA284A"/>
    <w:rsid w:val="00DA64DB"/>
    <w:rsid w:val="00DB1E5E"/>
    <w:rsid w:val="00DB3B99"/>
    <w:rsid w:val="00DB4140"/>
    <w:rsid w:val="00DB52E0"/>
    <w:rsid w:val="00DC76F0"/>
    <w:rsid w:val="00DC7E48"/>
    <w:rsid w:val="00DD06C0"/>
    <w:rsid w:val="00DD4EEA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80683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DF0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2D7C418-E168-4A97-9923-945B0F54F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FBA8CA-066B-470F-8F77-2EF04D0C4B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</TotalTime>
  <Pages>1</Pages>
  <Words>157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Matuszewski Paweł [PGE Dystr. O.Warszawa]</cp:lastModifiedBy>
  <cp:revision>2</cp:revision>
  <cp:lastPrinted>2024-07-15T11:21:00Z</cp:lastPrinted>
  <dcterms:created xsi:type="dcterms:W3CDTF">2026-03-02T11:47:00Z</dcterms:created>
  <dcterms:modified xsi:type="dcterms:W3CDTF">2026-03-02T11:47:00Z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</Properties>
</file>